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124AB" w14:textId="77777777" w:rsidR="00735268" w:rsidRDefault="00735268" w:rsidP="0073526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JORDANE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fl.1467-76)</w:t>
      </w:r>
    </w:p>
    <w:p w14:paraId="06F87C5B" w14:textId="77777777" w:rsidR="00735268" w:rsidRDefault="00735268" w:rsidP="0073526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Little </w:t>
      </w:r>
      <w:proofErr w:type="spellStart"/>
      <w:r>
        <w:rPr>
          <w:rFonts w:cs="Times New Roman"/>
          <w:szCs w:val="24"/>
        </w:rPr>
        <w:t>Marcle</w:t>
      </w:r>
      <w:proofErr w:type="spellEnd"/>
      <w:r>
        <w:rPr>
          <w:rFonts w:cs="Times New Roman"/>
          <w:szCs w:val="24"/>
        </w:rPr>
        <w:t>, Herefordshire.</w:t>
      </w:r>
    </w:p>
    <w:p w14:paraId="05C7666F" w14:textId="77777777" w:rsidR="00735268" w:rsidRDefault="00735268" w:rsidP="00735268">
      <w:pPr>
        <w:pStyle w:val="NoSpacing"/>
        <w:rPr>
          <w:rFonts w:cs="Times New Roman"/>
          <w:szCs w:val="24"/>
        </w:rPr>
      </w:pPr>
    </w:p>
    <w:p w14:paraId="4DB16CB7" w14:textId="77777777" w:rsidR="00735268" w:rsidRDefault="00735268" w:rsidP="00735268">
      <w:pPr>
        <w:pStyle w:val="NoSpacing"/>
        <w:rPr>
          <w:rFonts w:cs="Times New Roman"/>
          <w:szCs w:val="24"/>
        </w:rPr>
      </w:pPr>
    </w:p>
    <w:p w14:paraId="2AA491C2" w14:textId="77777777" w:rsidR="00735268" w:rsidRDefault="00735268" w:rsidP="0073526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Feb.1467</w:t>
      </w:r>
      <w:r>
        <w:rPr>
          <w:rFonts w:cs="Times New Roman"/>
          <w:szCs w:val="24"/>
        </w:rPr>
        <w:tab/>
        <w:t>He became Rector.</w:t>
      </w:r>
    </w:p>
    <w:p w14:paraId="06787AD3" w14:textId="77777777" w:rsidR="00735268" w:rsidRDefault="00735268" w:rsidP="0073526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0F7E9C">
          <w:rPr>
            <w:rStyle w:val="Hyperlink"/>
            <w:rFonts w:cs="Times New Roman"/>
            <w:szCs w:val="24"/>
          </w:rPr>
          <w:t>https://www.melocki.org.uk/diocese/LittleMarcle.html</w:t>
        </w:r>
      </w:hyperlink>
      <w:r>
        <w:rPr>
          <w:rFonts w:cs="Times New Roman"/>
          <w:szCs w:val="24"/>
        </w:rPr>
        <w:t xml:space="preserve"> )</w:t>
      </w:r>
    </w:p>
    <w:p w14:paraId="570C9EBB" w14:textId="77777777" w:rsidR="00735268" w:rsidRDefault="00735268" w:rsidP="0073526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Aug.1476</w:t>
      </w:r>
      <w:r>
        <w:rPr>
          <w:rFonts w:cs="Times New Roman"/>
          <w:szCs w:val="24"/>
        </w:rPr>
        <w:tab/>
        <w:t>He had resigned by this date.   (ibid.)</w:t>
      </w:r>
    </w:p>
    <w:p w14:paraId="1A3260F9" w14:textId="77777777" w:rsidR="00735268" w:rsidRDefault="00735268" w:rsidP="00735268">
      <w:pPr>
        <w:pStyle w:val="NoSpacing"/>
        <w:rPr>
          <w:rFonts w:cs="Times New Roman"/>
          <w:szCs w:val="24"/>
        </w:rPr>
      </w:pPr>
    </w:p>
    <w:p w14:paraId="19BEFFA9" w14:textId="77777777" w:rsidR="00735268" w:rsidRDefault="00735268" w:rsidP="00735268">
      <w:pPr>
        <w:pStyle w:val="NoSpacing"/>
        <w:rPr>
          <w:rFonts w:cs="Times New Roman"/>
          <w:szCs w:val="24"/>
        </w:rPr>
      </w:pPr>
    </w:p>
    <w:p w14:paraId="4F62A9A5" w14:textId="77777777" w:rsidR="00735268" w:rsidRDefault="00735268" w:rsidP="0073526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April 2024</w:t>
      </w:r>
    </w:p>
    <w:p w14:paraId="2B4EEF3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B33A9" w14:textId="77777777" w:rsidR="00735268" w:rsidRDefault="00735268" w:rsidP="009139A6">
      <w:r>
        <w:separator/>
      </w:r>
    </w:p>
  </w:endnote>
  <w:endnote w:type="continuationSeparator" w:id="0">
    <w:p w14:paraId="34741CEA" w14:textId="77777777" w:rsidR="00735268" w:rsidRDefault="0073526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D94F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8D71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FE42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99981" w14:textId="77777777" w:rsidR="00735268" w:rsidRDefault="00735268" w:rsidP="009139A6">
      <w:r>
        <w:separator/>
      </w:r>
    </w:p>
  </w:footnote>
  <w:footnote w:type="continuationSeparator" w:id="0">
    <w:p w14:paraId="666585F5" w14:textId="77777777" w:rsidR="00735268" w:rsidRDefault="0073526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5FA5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61CB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84B7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268"/>
    <w:rsid w:val="000666E0"/>
    <w:rsid w:val="002510B7"/>
    <w:rsid w:val="00270799"/>
    <w:rsid w:val="005C130B"/>
    <w:rsid w:val="00735268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D289A"/>
  <w15:chartTrackingRefBased/>
  <w15:docId w15:val="{BC2BF1AE-5E8F-4B79-BC70-08B905E57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352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elocki.org.uk/diocese/LittleMarcle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2024-04-14T07:28:00Z</dcterms:created>
  <dcterms:modified xsi:type="dcterms:W3CDTF">2024-04-14T07:28:00Z</dcterms:modified>
</cp:coreProperties>
</file>